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639" w:rsidRPr="00A445FD" w:rsidRDefault="00771639" w:rsidP="00A445FD">
      <w:pPr>
        <w:ind w:left="6480"/>
        <w:jc w:val="center"/>
        <w:rPr>
          <w:i/>
          <w:u w:val="single"/>
          <w:lang w:val="ru-RU"/>
        </w:rPr>
      </w:pPr>
      <w:r w:rsidRPr="00A445FD">
        <w:rPr>
          <w:i/>
          <w:u w:val="single"/>
          <w:lang w:val="ru-RU"/>
        </w:rPr>
        <w:t>Приложение № 5а</w:t>
      </w:r>
    </w:p>
    <w:p w:rsidR="00771639" w:rsidRPr="00A445FD" w:rsidRDefault="00771639" w:rsidP="00A445FD">
      <w:pPr>
        <w:widowControl w:val="0"/>
        <w:autoSpaceDE w:val="0"/>
        <w:autoSpaceDN w:val="0"/>
        <w:adjustRightInd w:val="0"/>
        <w:ind w:firstLine="480"/>
        <w:jc w:val="center"/>
        <w:rPr>
          <w:b/>
          <w:sz w:val="32"/>
          <w:szCs w:val="32"/>
          <w:lang w:val="ru-RU"/>
        </w:rPr>
      </w:pPr>
    </w:p>
    <w:p w:rsidR="00771639" w:rsidRPr="00A445FD" w:rsidRDefault="00771639" w:rsidP="00A445FD">
      <w:pPr>
        <w:widowControl w:val="0"/>
        <w:autoSpaceDE w:val="0"/>
        <w:autoSpaceDN w:val="0"/>
        <w:adjustRightInd w:val="0"/>
        <w:ind w:firstLine="480"/>
        <w:jc w:val="center"/>
        <w:rPr>
          <w:b/>
          <w:sz w:val="32"/>
          <w:szCs w:val="32"/>
          <w:lang w:val="ru-RU"/>
        </w:rPr>
      </w:pPr>
    </w:p>
    <w:p w:rsidR="00771639" w:rsidRPr="00A445FD" w:rsidRDefault="00771639" w:rsidP="00A445FD">
      <w:pPr>
        <w:widowControl w:val="0"/>
        <w:autoSpaceDE w:val="0"/>
        <w:autoSpaceDN w:val="0"/>
        <w:adjustRightInd w:val="0"/>
        <w:ind w:firstLine="480"/>
        <w:jc w:val="center"/>
        <w:rPr>
          <w:b/>
          <w:lang w:val="ru-RU"/>
        </w:rPr>
      </w:pPr>
      <w:r w:rsidRPr="00A445FD">
        <w:rPr>
          <w:b/>
          <w:sz w:val="32"/>
          <w:szCs w:val="32"/>
          <w:lang w:val="ru-RU"/>
        </w:rPr>
        <w:t>Д Е К Л А Р А Ц И Я</w:t>
      </w:r>
    </w:p>
    <w:p w:rsidR="00771639" w:rsidRPr="00A445FD" w:rsidRDefault="00771639" w:rsidP="00A445FD">
      <w:pPr>
        <w:jc w:val="center"/>
        <w:rPr>
          <w:lang w:val="ru-RU"/>
        </w:rPr>
      </w:pPr>
      <w:r w:rsidRPr="00A445FD">
        <w:rPr>
          <w:lang w:val="ru-RU"/>
        </w:rPr>
        <w:t>по чл. 47, ал. 1, т. 2 и т. 3 от ЗОП, във връзка с чл.47, ал.9 от ЗОП</w:t>
      </w:r>
    </w:p>
    <w:p w:rsidR="00771639" w:rsidRPr="00A445FD" w:rsidRDefault="00771639" w:rsidP="00A445FD">
      <w:pPr>
        <w:rPr>
          <w:lang w:val="ru-RU"/>
        </w:rPr>
      </w:pPr>
    </w:p>
    <w:p w:rsidR="00771639" w:rsidRPr="00A445FD" w:rsidRDefault="00771639" w:rsidP="00A445FD">
      <w:pPr>
        <w:rPr>
          <w:lang w:val="ru-RU"/>
        </w:rPr>
      </w:pPr>
    </w:p>
    <w:p w:rsidR="00771639" w:rsidRPr="00A445FD" w:rsidRDefault="00771639" w:rsidP="00A445FD">
      <w:pPr>
        <w:jc w:val="both"/>
        <w:rPr>
          <w:lang w:val="ru-RU"/>
        </w:rPr>
      </w:pPr>
      <w:r w:rsidRPr="00A445FD">
        <w:rPr>
          <w:lang w:val="ru-RU"/>
        </w:rPr>
        <w:t xml:space="preserve">Долуподписаният /-ната/ </w:t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lang w:val="ru-RU"/>
        </w:rPr>
        <w:t xml:space="preserve">  </w:t>
      </w:r>
    </w:p>
    <w:p w:rsidR="00771639" w:rsidRPr="00A445FD" w:rsidRDefault="00771639" w:rsidP="00A445FD">
      <w:pPr>
        <w:jc w:val="both"/>
        <w:rPr>
          <w:u w:val="single"/>
          <w:lang w:val="ru-RU"/>
        </w:rPr>
      </w:pPr>
      <w:r w:rsidRPr="00A445FD">
        <w:rPr>
          <w:lang w:val="ru-RU"/>
        </w:rPr>
        <w:t xml:space="preserve">с лична карта № </w:t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lang w:val="ru-RU"/>
        </w:rPr>
        <w:t xml:space="preserve">, издадена на </w:t>
      </w:r>
      <w:r w:rsidRPr="00A445FD">
        <w:rPr>
          <w:lang w:val="ru-RU"/>
        </w:rPr>
        <w:tab/>
      </w:r>
      <w:r w:rsidRPr="00A445FD">
        <w:rPr>
          <w:u w:val="single"/>
          <w:lang w:val="ru-RU"/>
        </w:rPr>
        <w:t xml:space="preserve">     </w:t>
      </w:r>
      <w:r w:rsidRPr="00A445FD">
        <w:rPr>
          <w:u w:val="single"/>
          <w:lang w:val="ru-RU"/>
        </w:rPr>
        <w:tab/>
      </w:r>
      <w:r w:rsidRPr="00A445FD">
        <w:rPr>
          <w:lang w:val="ru-RU"/>
        </w:rPr>
        <w:t xml:space="preserve">    от МВР, гр. </w:t>
      </w:r>
      <w:r w:rsidRPr="00A445FD">
        <w:rPr>
          <w:u w:val="single"/>
          <w:lang w:val="ru-RU"/>
        </w:rPr>
        <w:tab/>
        <w:t xml:space="preserve">     </w:t>
      </w:r>
    </w:p>
    <w:p w:rsidR="00771639" w:rsidRPr="00A445FD" w:rsidRDefault="00771639" w:rsidP="00A445FD">
      <w:pPr>
        <w:jc w:val="both"/>
        <w:rPr>
          <w:lang w:val="ru-RU"/>
        </w:rPr>
      </w:pPr>
      <w:r w:rsidRPr="00A445FD">
        <w:rPr>
          <w:lang w:val="ru-RU"/>
        </w:rPr>
        <w:t>с ЕГН</w:t>
      </w:r>
      <w:r w:rsidRPr="00A445FD">
        <w:rPr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lang w:val="ru-RU"/>
        </w:rPr>
        <w:t>,  в качеството ми на представляващ</w:t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  <w:t xml:space="preserve">  </w:t>
      </w:r>
      <w:r w:rsidRPr="00A445FD">
        <w:rPr>
          <w:lang w:val="ru-RU"/>
        </w:rPr>
        <w:t xml:space="preserve">  -  кандидат за участие в процедура за възлагане на обществена поръчка с обект:</w:t>
      </w:r>
      <w:r w:rsidRPr="00A445FD">
        <w:rPr>
          <w:color w:val="000000"/>
          <w:lang w:val="ru-RU"/>
        </w:rPr>
        <w:t xml:space="preserve"> </w:t>
      </w:r>
      <w:r w:rsidRPr="00A445FD">
        <w:rPr>
          <w:b/>
          <w:color w:val="000000"/>
          <w:lang w:val="ru-RU"/>
        </w:rPr>
        <w:t xml:space="preserve">„Упражняване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A445FD">
        <w:rPr>
          <w:b/>
          <w:bCs/>
          <w:lang w:val="ru-RU"/>
        </w:rPr>
        <w:t>”</w:t>
      </w:r>
      <w:r w:rsidRPr="00A445FD">
        <w:rPr>
          <w:b/>
          <w:position w:val="8"/>
          <w:lang w:val="ru-RU"/>
        </w:rPr>
        <w:tab/>
      </w:r>
    </w:p>
    <w:p w:rsidR="00771639" w:rsidRPr="00A445FD" w:rsidRDefault="00771639" w:rsidP="00A445FD">
      <w:pPr>
        <w:jc w:val="center"/>
        <w:rPr>
          <w:lang w:val="ru-RU"/>
        </w:rPr>
      </w:pPr>
    </w:p>
    <w:p w:rsidR="00771639" w:rsidRPr="00A445FD" w:rsidRDefault="00771639" w:rsidP="00A445FD">
      <w:pPr>
        <w:jc w:val="center"/>
        <w:rPr>
          <w:lang w:val="ru-RU"/>
        </w:rPr>
      </w:pPr>
      <w:r w:rsidRPr="00A445FD">
        <w:rPr>
          <w:lang w:val="ru-RU"/>
        </w:rPr>
        <w:t>Д Е К Л А Р И Р А М, че:</w:t>
      </w:r>
    </w:p>
    <w:p w:rsidR="00771639" w:rsidRPr="00A445FD" w:rsidRDefault="00771639" w:rsidP="00A445FD">
      <w:pPr>
        <w:jc w:val="center"/>
        <w:rPr>
          <w:lang w:val="ru-RU"/>
        </w:rPr>
      </w:pPr>
    </w:p>
    <w:p w:rsidR="00771639" w:rsidRPr="00A445FD" w:rsidRDefault="00771639" w:rsidP="00A445FD">
      <w:pPr>
        <w:jc w:val="both"/>
        <w:rPr>
          <w:lang w:val="ru-RU"/>
        </w:rPr>
      </w:pPr>
      <w:r w:rsidRPr="00A445FD">
        <w:rPr>
          <w:lang w:val="ru-RU"/>
        </w:rPr>
        <w:t>Кандидатът, който представлявам:</w:t>
      </w:r>
    </w:p>
    <w:p w:rsidR="00771639" w:rsidRPr="00A445FD" w:rsidRDefault="00771639" w:rsidP="00A445FD">
      <w:pPr>
        <w:jc w:val="both"/>
        <w:rPr>
          <w:lang w:val="ru-RU"/>
        </w:rPr>
      </w:pPr>
      <w:r w:rsidRPr="00A445FD">
        <w:rPr>
          <w:lang w:val="ru-RU"/>
        </w:rPr>
        <w:t>-</w:t>
      </w:r>
      <w:r w:rsidRPr="00A445FD">
        <w:rPr>
          <w:lang w:val="ru-RU"/>
        </w:rPr>
        <w:tab/>
        <w:t>Не е обявен в несъстоятелност;</w:t>
      </w:r>
    </w:p>
    <w:p w:rsidR="00771639" w:rsidRPr="00A445FD" w:rsidRDefault="00771639" w:rsidP="00A445FD">
      <w:pPr>
        <w:autoSpaceDE w:val="0"/>
        <w:autoSpaceDN w:val="0"/>
        <w:adjustRightInd w:val="0"/>
        <w:rPr>
          <w:lang w:val="ru-RU"/>
        </w:rPr>
      </w:pPr>
      <w:r w:rsidRPr="00A445FD">
        <w:rPr>
          <w:lang w:val="ru-RU"/>
        </w:rPr>
        <w:t>-</w:t>
      </w:r>
      <w:r w:rsidRPr="00A445FD">
        <w:rPr>
          <w:lang w:val="ru-RU"/>
        </w:rPr>
        <w:tab/>
        <w:t>Не се намира в производство по ликвидация или в подобна процедура съгласно</w:t>
      </w:r>
    </w:p>
    <w:p w:rsidR="00771639" w:rsidRPr="00087A7B" w:rsidRDefault="00771639" w:rsidP="00A445FD">
      <w:pPr>
        <w:jc w:val="both"/>
        <w:rPr>
          <w:lang w:val="ru-RU"/>
        </w:rPr>
      </w:pPr>
      <w:r w:rsidRPr="00087A7B">
        <w:rPr>
          <w:lang w:val="ru-RU"/>
        </w:rPr>
        <w:t>националните закони и подзаконови актове</w:t>
      </w:r>
    </w:p>
    <w:p w:rsidR="00771639" w:rsidRPr="00087A7B" w:rsidRDefault="00771639" w:rsidP="00A445FD">
      <w:pPr>
        <w:jc w:val="both"/>
        <w:rPr>
          <w:lang w:val="ru-RU"/>
        </w:rPr>
      </w:pPr>
    </w:p>
    <w:p w:rsidR="00771639" w:rsidRPr="00A445FD" w:rsidRDefault="00771639" w:rsidP="00A445FD">
      <w:pPr>
        <w:jc w:val="both"/>
        <w:rPr>
          <w:iCs/>
          <w:lang w:val="ru-RU"/>
        </w:rPr>
      </w:pPr>
      <w:r w:rsidRPr="00A445FD">
        <w:rPr>
          <w:iCs/>
          <w:lang w:val="ru-RU"/>
        </w:rPr>
        <w:t>Декларирам, че ако бъда избран за Изпълнител на обществената поръчка, преди подписване на Договора ще представя документи от съответните компетентни органи за удостоверяване на обстоятелствата от настоящата декларация.</w:t>
      </w:r>
    </w:p>
    <w:p w:rsidR="00771639" w:rsidRPr="00A445FD" w:rsidRDefault="00771639" w:rsidP="00A445FD">
      <w:pPr>
        <w:jc w:val="both"/>
        <w:rPr>
          <w:lang w:val="ru-RU"/>
        </w:rPr>
      </w:pPr>
    </w:p>
    <w:p w:rsidR="00771639" w:rsidRPr="00A445FD" w:rsidRDefault="00771639" w:rsidP="00A445FD">
      <w:pPr>
        <w:jc w:val="both"/>
        <w:rPr>
          <w:lang w:val="ru-RU"/>
        </w:rPr>
      </w:pPr>
      <w:r w:rsidRPr="00A445FD">
        <w:rPr>
          <w:lang w:val="ru-RU"/>
        </w:rPr>
        <w:t>Известно ми е, че при деклариране на неверни данни нося наказателна отговорност по чл.313 от НК.</w:t>
      </w:r>
    </w:p>
    <w:p w:rsidR="00771639" w:rsidRPr="00A445FD" w:rsidRDefault="00771639" w:rsidP="00A445FD">
      <w:pPr>
        <w:rPr>
          <w:lang w:val="ru-RU"/>
        </w:rPr>
      </w:pPr>
    </w:p>
    <w:p w:rsidR="00771639" w:rsidRPr="00A445FD" w:rsidRDefault="00771639" w:rsidP="00A445FD">
      <w:pPr>
        <w:rPr>
          <w:lang w:val="ru-RU"/>
        </w:rPr>
      </w:pPr>
    </w:p>
    <w:p w:rsidR="00771639" w:rsidRPr="00A445FD" w:rsidRDefault="00771639" w:rsidP="00A445FD">
      <w:pPr>
        <w:rPr>
          <w:lang w:val="ru-RU"/>
        </w:rPr>
      </w:pPr>
      <w:r w:rsidRPr="00A445FD">
        <w:rPr>
          <w:lang w:val="ru-RU"/>
        </w:rPr>
        <w:t>Дата:</w:t>
      </w:r>
    </w:p>
    <w:p w:rsidR="00771639" w:rsidRPr="00A445FD" w:rsidRDefault="00771639" w:rsidP="00A445FD">
      <w:pPr>
        <w:rPr>
          <w:lang w:val="ru-RU"/>
        </w:rPr>
      </w:pPr>
    </w:p>
    <w:p w:rsidR="00771639" w:rsidRPr="00A445FD" w:rsidRDefault="00771639" w:rsidP="00A445FD">
      <w:pPr>
        <w:rPr>
          <w:lang w:val="ru-RU"/>
        </w:rPr>
      </w:pP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lang w:val="ru-RU"/>
        </w:rPr>
        <w:t xml:space="preserve">г </w:t>
      </w:r>
      <w:r w:rsidRPr="00A445FD">
        <w:rPr>
          <w:lang w:val="ru-RU"/>
        </w:rPr>
        <w:tab/>
      </w:r>
      <w:r w:rsidRPr="00A445FD">
        <w:rPr>
          <w:lang w:val="ru-RU"/>
        </w:rPr>
        <w:tab/>
      </w:r>
      <w:r w:rsidRPr="00A445FD">
        <w:rPr>
          <w:lang w:val="ru-RU"/>
        </w:rPr>
        <w:tab/>
      </w:r>
      <w:r w:rsidRPr="00A445FD">
        <w:rPr>
          <w:lang w:val="ru-RU"/>
        </w:rPr>
        <w:tab/>
        <w:t xml:space="preserve">Декларатор: </w:t>
      </w:r>
      <w:r w:rsidRPr="00A445FD">
        <w:rPr>
          <w:lang w:val="ru-RU"/>
        </w:rPr>
        <w:tab/>
      </w:r>
      <w:r w:rsidRPr="00A445FD">
        <w:rPr>
          <w:u w:val="single"/>
          <w:lang w:val="ru-RU"/>
        </w:rPr>
        <w:tab/>
      </w:r>
      <w:r w:rsidRPr="00A445FD">
        <w:rPr>
          <w:u w:val="single"/>
          <w:lang w:val="ru-RU"/>
        </w:rPr>
        <w:tab/>
      </w:r>
    </w:p>
    <w:p w:rsidR="00771639" w:rsidRPr="00A445FD" w:rsidRDefault="00771639" w:rsidP="00A445FD">
      <w:pPr>
        <w:rPr>
          <w:u w:val="single"/>
          <w:lang w:val="ru-RU"/>
        </w:rPr>
      </w:pPr>
    </w:p>
    <w:p w:rsidR="00771639" w:rsidRPr="00A445FD" w:rsidRDefault="00771639" w:rsidP="00A445FD">
      <w:pPr>
        <w:rPr>
          <w:u w:val="single"/>
          <w:lang w:val="ru-RU"/>
        </w:rPr>
      </w:pPr>
    </w:p>
    <w:p w:rsidR="00771639" w:rsidRPr="00A445FD" w:rsidRDefault="00771639" w:rsidP="00A445FD">
      <w:pPr>
        <w:jc w:val="both"/>
        <w:rPr>
          <w:lang w:val="ru-RU"/>
        </w:rPr>
      </w:pPr>
      <w:r w:rsidRPr="00A445FD">
        <w:rPr>
          <w:u w:val="single"/>
          <w:lang w:val="ru-RU"/>
        </w:rPr>
        <w:t>Забележка</w:t>
      </w:r>
      <w:r w:rsidRPr="00A445FD">
        <w:rPr>
          <w:lang w:val="ru-RU"/>
        </w:rPr>
        <w:t>: Когато кандидат или участник е юридически лице, е достатъчно подаване на декларация от едно от лицата, които могат самостоятелно да го представляват.</w:t>
      </w:r>
    </w:p>
    <w:sectPr w:rsidR="00771639" w:rsidRPr="00A445FD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639" w:rsidRDefault="00771639" w:rsidP="00212758">
      <w:r>
        <w:separator/>
      </w:r>
    </w:p>
  </w:endnote>
  <w:endnote w:type="continuationSeparator" w:id="0">
    <w:p w:rsidR="00771639" w:rsidRDefault="00771639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39" w:rsidRPr="00CB0C1D" w:rsidRDefault="00771639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771639" w:rsidRDefault="00771639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639" w:rsidRDefault="00771639" w:rsidP="00212758">
      <w:r>
        <w:separator/>
      </w:r>
    </w:p>
  </w:footnote>
  <w:footnote w:type="continuationSeparator" w:id="0">
    <w:p w:rsidR="00771639" w:rsidRDefault="00771639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39" w:rsidRDefault="00771639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771639" w:rsidRDefault="00771639" w:rsidP="00052EBD">
    <w:pPr>
      <w:rPr>
        <w:b/>
        <w:i/>
        <w:sz w:val="22"/>
        <w:szCs w:val="22"/>
        <w:lang w:val="bg-BG"/>
      </w:rPr>
    </w:pPr>
  </w:p>
  <w:p w:rsidR="00771639" w:rsidRDefault="00771639" w:rsidP="00052EBD">
    <w:pPr>
      <w:rPr>
        <w:b/>
        <w:i/>
        <w:sz w:val="22"/>
        <w:szCs w:val="22"/>
        <w:lang w:val="bg-BG"/>
      </w:rPr>
    </w:pPr>
  </w:p>
  <w:p w:rsidR="00771639" w:rsidRPr="00423D5D" w:rsidRDefault="00771639" w:rsidP="00052EBD">
    <w:pPr>
      <w:rPr>
        <w:b/>
        <w:i/>
        <w:lang w:val="ru-RU"/>
      </w:rPr>
    </w:pPr>
  </w:p>
  <w:p w:rsidR="00771639" w:rsidRPr="00423D5D" w:rsidRDefault="00771639" w:rsidP="00052EBD">
    <w:pPr>
      <w:jc w:val="both"/>
      <w:rPr>
        <w:sz w:val="22"/>
        <w:szCs w:val="22"/>
        <w:lang w:val="ru-RU"/>
      </w:rPr>
    </w:pPr>
  </w:p>
  <w:p w:rsidR="00771639" w:rsidRDefault="00771639" w:rsidP="00087A7B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771639" w:rsidRPr="000300FD" w:rsidRDefault="00771639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1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4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9"/>
  </w:num>
  <w:num w:numId="5">
    <w:abstractNumId w:val="13"/>
  </w:num>
  <w:num w:numId="6">
    <w:abstractNumId w:val="2"/>
  </w:num>
  <w:num w:numId="7">
    <w:abstractNumId w:val="26"/>
  </w:num>
  <w:num w:numId="8">
    <w:abstractNumId w:val="7"/>
  </w:num>
  <w:num w:numId="9">
    <w:abstractNumId w:val="22"/>
  </w:num>
  <w:num w:numId="10">
    <w:abstractNumId w:val="20"/>
  </w:num>
  <w:num w:numId="11">
    <w:abstractNumId w:val="21"/>
  </w:num>
  <w:num w:numId="12">
    <w:abstractNumId w:val="17"/>
  </w:num>
  <w:num w:numId="13">
    <w:abstractNumId w:val="12"/>
  </w:num>
  <w:num w:numId="14">
    <w:abstractNumId w:val="8"/>
  </w:num>
  <w:num w:numId="15">
    <w:abstractNumId w:val="29"/>
  </w:num>
  <w:num w:numId="16">
    <w:abstractNumId w:val="1"/>
  </w:num>
  <w:num w:numId="17">
    <w:abstractNumId w:val="4"/>
  </w:num>
  <w:num w:numId="18">
    <w:abstractNumId w:val="14"/>
  </w:num>
  <w:num w:numId="19">
    <w:abstractNumId w:val="30"/>
  </w:num>
  <w:num w:numId="20">
    <w:abstractNumId w:val="0"/>
  </w:num>
  <w:num w:numId="21">
    <w:abstractNumId w:val="28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8"/>
  </w:num>
  <w:num w:numId="30">
    <w:abstractNumId w:val="24"/>
  </w:num>
  <w:num w:numId="31">
    <w:abstractNumId w:val="6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87A7B"/>
    <w:rsid w:val="00090C33"/>
    <w:rsid w:val="0018036A"/>
    <w:rsid w:val="00184D8E"/>
    <w:rsid w:val="00192ED9"/>
    <w:rsid w:val="001A3241"/>
    <w:rsid w:val="001A5AC9"/>
    <w:rsid w:val="001B14B2"/>
    <w:rsid w:val="001C0E4D"/>
    <w:rsid w:val="001E3C4E"/>
    <w:rsid w:val="00212074"/>
    <w:rsid w:val="00212758"/>
    <w:rsid w:val="002139B1"/>
    <w:rsid w:val="002166EC"/>
    <w:rsid w:val="002241A4"/>
    <w:rsid w:val="00244305"/>
    <w:rsid w:val="00250C9D"/>
    <w:rsid w:val="00273E66"/>
    <w:rsid w:val="002B2C9E"/>
    <w:rsid w:val="002F0331"/>
    <w:rsid w:val="00310CEA"/>
    <w:rsid w:val="00311C90"/>
    <w:rsid w:val="00314B05"/>
    <w:rsid w:val="0032055B"/>
    <w:rsid w:val="0034631D"/>
    <w:rsid w:val="003910BE"/>
    <w:rsid w:val="003915C1"/>
    <w:rsid w:val="003A1755"/>
    <w:rsid w:val="003A5152"/>
    <w:rsid w:val="003B79E3"/>
    <w:rsid w:val="003D0AE2"/>
    <w:rsid w:val="003D454F"/>
    <w:rsid w:val="003E4882"/>
    <w:rsid w:val="003E4E3C"/>
    <w:rsid w:val="003F6EF5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42DDD"/>
    <w:rsid w:val="00552B90"/>
    <w:rsid w:val="00557067"/>
    <w:rsid w:val="00566B4F"/>
    <w:rsid w:val="00574E05"/>
    <w:rsid w:val="00596689"/>
    <w:rsid w:val="005B4BA0"/>
    <w:rsid w:val="005B7A6F"/>
    <w:rsid w:val="005D5335"/>
    <w:rsid w:val="00601242"/>
    <w:rsid w:val="0060127B"/>
    <w:rsid w:val="00624CF0"/>
    <w:rsid w:val="00642DCE"/>
    <w:rsid w:val="00660CC9"/>
    <w:rsid w:val="00663718"/>
    <w:rsid w:val="0068649D"/>
    <w:rsid w:val="00693C6A"/>
    <w:rsid w:val="00712A9C"/>
    <w:rsid w:val="0073254F"/>
    <w:rsid w:val="00740893"/>
    <w:rsid w:val="007412BC"/>
    <w:rsid w:val="00771639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B0456C"/>
    <w:rsid w:val="00B17A8F"/>
    <w:rsid w:val="00B41263"/>
    <w:rsid w:val="00B56285"/>
    <w:rsid w:val="00B711CC"/>
    <w:rsid w:val="00B81E3E"/>
    <w:rsid w:val="00B81E7A"/>
    <w:rsid w:val="00B90BA5"/>
    <w:rsid w:val="00BC1E24"/>
    <w:rsid w:val="00BC2137"/>
    <w:rsid w:val="00BD24DD"/>
    <w:rsid w:val="00C040EF"/>
    <w:rsid w:val="00C1573A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42E9E"/>
    <w:rsid w:val="00EB7337"/>
    <w:rsid w:val="00F053A9"/>
    <w:rsid w:val="00F140FC"/>
    <w:rsid w:val="00F83281"/>
    <w:rsid w:val="00F95D12"/>
    <w:rsid w:val="00FB541E"/>
    <w:rsid w:val="00FF2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69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198</Words>
  <Characters>1130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2012-08-02T11:06:00Z</dcterms:created>
  <dcterms:modified xsi:type="dcterms:W3CDTF">2012-09-03T10:48:00Z</dcterms:modified>
</cp:coreProperties>
</file>